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73A" w:rsidRPr="004064BC" w:rsidRDefault="007D373A" w:rsidP="0061486D">
      <w:pPr>
        <w:spacing w:after="0" w:line="240" w:lineRule="auto"/>
        <w:jc w:val="center"/>
        <w:rPr>
          <w:rFonts w:ascii="Times New Roman" w:hAnsi="Times New Roman"/>
          <w:bCs/>
          <w:color w:val="FF0000"/>
          <w:sz w:val="26"/>
          <w:szCs w:val="26"/>
          <w:u w:val="single"/>
        </w:rPr>
      </w:pPr>
      <w:r w:rsidRPr="004064BC">
        <w:rPr>
          <w:rFonts w:ascii="Times New Roman" w:hAnsi="Times New Roman"/>
          <w:bCs/>
          <w:color w:val="FF0000"/>
          <w:sz w:val="26"/>
          <w:szCs w:val="26"/>
          <w:u w:val="single"/>
        </w:rPr>
        <w:t xml:space="preserve">Администрация    </w:t>
      </w:r>
      <w:r>
        <w:rPr>
          <w:rFonts w:ascii="Times New Roman" w:hAnsi="Times New Roman"/>
          <w:bCs/>
          <w:color w:val="FF0000"/>
          <w:sz w:val="26"/>
          <w:szCs w:val="26"/>
          <w:u w:val="single"/>
        </w:rPr>
        <w:t>Ольгинского</w:t>
      </w:r>
      <w:r w:rsidRPr="004064BC">
        <w:rPr>
          <w:rFonts w:ascii="Times New Roman" w:hAnsi="Times New Roman"/>
          <w:bCs/>
          <w:color w:val="FF0000"/>
          <w:sz w:val="26"/>
          <w:szCs w:val="26"/>
          <w:u w:val="single"/>
        </w:rPr>
        <w:t xml:space="preserve"> сельсовета</w:t>
      </w:r>
    </w:p>
    <w:p w:rsidR="007D373A" w:rsidRPr="004064BC" w:rsidRDefault="007D373A" w:rsidP="0061486D">
      <w:pPr>
        <w:spacing w:after="0" w:line="240" w:lineRule="auto"/>
        <w:jc w:val="center"/>
        <w:rPr>
          <w:rFonts w:ascii="Times New Roman" w:hAnsi="Times New Roman"/>
          <w:bCs/>
          <w:color w:val="FF0000"/>
          <w:sz w:val="26"/>
          <w:szCs w:val="26"/>
          <w:u w:val="single"/>
        </w:rPr>
      </w:pPr>
      <w:r w:rsidRPr="004064BC">
        <w:rPr>
          <w:rFonts w:ascii="Times New Roman" w:hAnsi="Times New Roman"/>
          <w:bCs/>
          <w:color w:val="FF0000"/>
          <w:sz w:val="26"/>
          <w:szCs w:val="26"/>
          <w:u w:val="single"/>
        </w:rPr>
        <w:t>Чистоозерного района Новосибирской области</w:t>
      </w:r>
    </w:p>
    <w:p w:rsidR="007D373A" w:rsidRPr="004064BC" w:rsidRDefault="007D373A" w:rsidP="0061486D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4064BC">
        <w:rPr>
          <w:rFonts w:ascii="Times New Roman" w:hAnsi="Times New Roman"/>
          <w:bCs/>
          <w:sz w:val="26"/>
          <w:szCs w:val="26"/>
        </w:rPr>
        <w:t>(</w:t>
      </w:r>
      <w:r w:rsidRPr="004064BC">
        <w:rPr>
          <w:rFonts w:ascii="Times New Roman" w:hAnsi="Times New Roman"/>
          <w:sz w:val="26"/>
          <w:szCs w:val="26"/>
        </w:rPr>
        <w:t>наименование  органа, осуществляющего ведомственный контроль в сфере закупок</w:t>
      </w:r>
      <w:r w:rsidRPr="004064BC">
        <w:rPr>
          <w:rFonts w:ascii="Times New Roman" w:hAnsi="Times New Roman"/>
          <w:bCs/>
          <w:sz w:val="26"/>
          <w:szCs w:val="26"/>
        </w:rPr>
        <w:t>)</w:t>
      </w:r>
    </w:p>
    <w:p w:rsidR="007D373A" w:rsidRPr="004064BC" w:rsidRDefault="007D373A" w:rsidP="0061486D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7D373A" w:rsidRPr="004064BC" w:rsidRDefault="007D373A" w:rsidP="0061486D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7D373A" w:rsidRPr="004064BC" w:rsidRDefault="007D373A" w:rsidP="0061486D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064BC">
        <w:rPr>
          <w:rFonts w:ascii="Times New Roman" w:hAnsi="Times New Roman"/>
          <w:b/>
          <w:bCs/>
          <w:sz w:val="26"/>
          <w:szCs w:val="26"/>
        </w:rPr>
        <w:t>Акт № 1</w:t>
      </w:r>
    </w:p>
    <w:p w:rsidR="007D373A" w:rsidRPr="004064BC" w:rsidRDefault="007D373A" w:rsidP="0061486D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064BC">
        <w:rPr>
          <w:rFonts w:ascii="Times New Roman" w:hAnsi="Times New Roman"/>
          <w:b/>
          <w:bCs/>
          <w:sz w:val="26"/>
          <w:szCs w:val="26"/>
        </w:rPr>
        <w:t xml:space="preserve">ведомственного контроля </w:t>
      </w:r>
      <w:r w:rsidRPr="004064BC">
        <w:rPr>
          <w:rFonts w:ascii="Times New Roman" w:hAnsi="Times New Roman"/>
          <w:b/>
          <w:sz w:val="26"/>
          <w:szCs w:val="26"/>
        </w:rPr>
        <w:t>в сфере закупок</w:t>
      </w:r>
    </w:p>
    <w:p w:rsidR="007D373A" w:rsidRPr="004064BC" w:rsidRDefault="007D373A" w:rsidP="0061486D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7D373A" w:rsidRPr="004064BC" w:rsidRDefault="007D373A" w:rsidP="00614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с.Ольгино                   </w:t>
      </w:r>
      <w:r w:rsidRPr="004064BC">
        <w:rPr>
          <w:rFonts w:ascii="Times New Roman" w:hAnsi="Times New Roman"/>
          <w:sz w:val="26"/>
          <w:szCs w:val="26"/>
        </w:rPr>
        <w:t xml:space="preserve">                         </w:t>
      </w:r>
      <w:r w:rsidRPr="004064BC">
        <w:rPr>
          <w:rFonts w:ascii="Times New Roman" w:hAnsi="Times New Roman"/>
          <w:sz w:val="26"/>
          <w:szCs w:val="26"/>
        </w:rPr>
        <w:tab/>
      </w:r>
      <w:r w:rsidRPr="004064BC">
        <w:rPr>
          <w:rFonts w:ascii="Times New Roman" w:hAnsi="Times New Roman"/>
          <w:sz w:val="26"/>
          <w:szCs w:val="26"/>
        </w:rPr>
        <w:tab/>
        <w:t xml:space="preserve">   </w:t>
      </w:r>
      <w:r w:rsidRPr="004064BC">
        <w:rPr>
          <w:rFonts w:ascii="Times New Roman" w:hAnsi="Times New Roman"/>
          <w:sz w:val="26"/>
          <w:szCs w:val="26"/>
        </w:rPr>
        <w:tab/>
      </w:r>
      <w:r w:rsidRPr="004064BC">
        <w:rPr>
          <w:rFonts w:ascii="Times New Roman" w:hAnsi="Times New Roman"/>
          <w:sz w:val="26"/>
          <w:szCs w:val="26"/>
        </w:rPr>
        <w:tab/>
        <w:t xml:space="preserve">  « </w:t>
      </w:r>
      <w:r>
        <w:rPr>
          <w:rFonts w:ascii="Times New Roman" w:hAnsi="Times New Roman"/>
          <w:sz w:val="26"/>
          <w:szCs w:val="26"/>
        </w:rPr>
        <w:t xml:space="preserve">31 </w:t>
      </w:r>
      <w:r w:rsidRPr="004064BC">
        <w:rPr>
          <w:rFonts w:ascii="Times New Roman" w:hAnsi="Times New Roman"/>
          <w:sz w:val="26"/>
          <w:szCs w:val="26"/>
        </w:rPr>
        <w:t xml:space="preserve"> » </w:t>
      </w:r>
      <w:r>
        <w:rPr>
          <w:rFonts w:ascii="Times New Roman" w:hAnsi="Times New Roman"/>
          <w:sz w:val="26"/>
          <w:szCs w:val="26"/>
        </w:rPr>
        <w:t>августа 2020</w:t>
      </w:r>
      <w:r w:rsidRPr="004064BC">
        <w:rPr>
          <w:rFonts w:ascii="Times New Roman" w:hAnsi="Times New Roman"/>
          <w:sz w:val="26"/>
          <w:szCs w:val="26"/>
        </w:rPr>
        <w:t xml:space="preserve"> года</w:t>
      </w:r>
    </w:p>
    <w:p w:rsidR="007D373A" w:rsidRPr="004064BC" w:rsidRDefault="007D373A" w:rsidP="0061486D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7D373A" w:rsidRPr="004064BC" w:rsidRDefault="007D373A" w:rsidP="0061486D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7D373A" w:rsidRPr="004064BC" w:rsidRDefault="007D373A" w:rsidP="000B56A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 xml:space="preserve">Во исполнение распоряжения администрации </w:t>
      </w:r>
      <w:r>
        <w:rPr>
          <w:rFonts w:ascii="Times New Roman" w:hAnsi="Times New Roman"/>
          <w:sz w:val="26"/>
          <w:szCs w:val="26"/>
        </w:rPr>
        <w:t xml:space="preserve">Ольгинского </w:t>
      </w:r>
      <w:r w:rsidRPr="004064BC">
        <w:rPr>
          <w:rFonts w:ascii="Times New Roman" w:hAnsi="Times New Roman"/>
          <w:color w:val="FF0000"/>
          <w:sz w:val="26"/>
          <w:szCs w:val="26"/>
        </w:rPr>
        <w:t>сельсовета Чистоозерного</w:t>
      </w:r>
      <w:r w:rsidRPr="004064BC">
        <w:rPr>
          <w:rFonts w:ascii="Times New Roman" w:hAnsi="Times New Roman"/>
          <w:sz w:val="26"/>
          <w:szCs w:val="26"/>
        </w:rPr>
        <w:t xml:space="preserve"> района Новосибирской области </w:t>
      </w:r>
      <w:r w:rsidRPr="004064BC">
        <w:rPr>
          <w:rFonts w:ascii="Times New Roman" w:hAnsi="Times New Roman"/>
          <w:color w:val="FF0000"/>
          <w:sz w:val="26"/>
          <w:szCs w:val="26"/>
        </w:rPr>
        <w:t>от</w:t>
      </w:r>
      <w:r>
        <w:rPr>
          <w:rFonts w:ascii="Times New Roman" w:hAnsi="Times New Roman"/>
          <w:color w:val="FF0000"/>
          <w:sz w:val="26"/>
          <w:szCs w:val="26"/>
        </w:rPr>
        <w:t xml:space="preserve"> 10.05</w:t>
      </w:r>
      <w:r w:rsidRPr="004064BC">
        <w:rPr>
          <w:rFonts w:ascii="Times New Roman" w:hAnsi="Times New Roman"/>
          <w:color w:val="FF0000"/>
          <w:sz w:val="26"/>
          <w:szCs w:val="26"/>
        </w:rPr>
        <w:t xml:space="preserve"> .2019 г. №</w:t>
      </w:r>
      <w:r w:rsidRPr="004064B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16</w:t>
      </w:r>
      <w:r w:rsidRPr="004064BC">
        <w:rPr>
          <w:rFonts w:ascii="Times New Roman" w:hAnsi="Times New Roman"/>
          <w:sz w:val="26"/>
          <w:szCs w:val="26"/>
        </w:rPr>
        <w:t xml:space="preserve">      «О проведении ведомственного контроля  в сфере закупок для обеспечения муниципальных </w:t>
      </w:r>
      <w:r w:rsidRPr="004064BC">
        <w:rPr>
          <w:rFonts w:ascii="Times New Roman" w:hAnsi="Times New Roman"/>
          <w:sz w:val="26"/>
          <w:szCs w:val="26"/>
          <w:u w:val="single"/>
        </w:rPr>
        <w:t>нужд »</w:t>
      </w:r>
      <w:r w:rsidRPr="004064BC">
        <w:rPr>
          <w:rFonts w:ascii="Times New Roman" w:hAnsi="Times New Roman"/>
          <w:sz w:val="26"/>
          <w:szCs w:val="26"/>
          <w:u w:val="single"/>
        </w:rPr>
        <w:tab/>
      </w:r>
      <w:r w:rsidRPr="004064BC">
        <w:rPr>
          <w:rFonts w:ascii="Times New Roman" w:hAnsi="Times New Roman"/>
          <w:sz w:val="26"/>
          <w:szCs w:val="26"/>
          <w:u w:val="single"/>
        </w:rPr>
        <w:tab/>
      </w:r>
      <w:r w:rsidRPr="004064BC">
        <w:rPr>
          <w:rFonts w:ascii="Times New Roman" w:hAnsi="Times New Roman"/>
          <w:sz w:val="26"/>
          <w:szCs w:val="26"/>
          <w:u w:val="single"/>
        </w:rPr>
        <w:tab/>
      </w:r>
      <w:r w:rsidRPr="004064BC">
        <w:rPr>
          <w:rFonts w:ascii="Times New Roman" w:hAnsi="Times New Roman"/>
          <w:sz w:val="26"/>
          <w:szCs w:val="26"/>
          <w:u w:val="single"/>
        </w:rPr>
        <w:tab/>
      </w:r>
      <w:r w:rsidRPr="004064BC">
        <w:rPr>
          <w:rFonts w:ascii="Times New Roman" w:hAnsi="Times New Roman"/>
          <w:sz w:val="26"/>
          <w:szCs w:val="26"/>
          <w:u w:val="single"/>
        </w:rPr>
        <w:tab/>
      </w:r>
      <w:r>
        <w:rPr>
          <w:rFonts w:ascii="Times New Roman" w:hAnsi="Times New Roman"/>
          <w:sz w:val="26"/>
          <w:szCs w:val="26"/>
          <w:u w:val="single"/>
        </w:rPr>
        <w:t>__</w:t>
      </w:r>
      <w:r w:rsidRPr="004064BC">
        <w:rPr>
          <w:rFonts w:ascii="Times New Roman" w:hAnsi="Times New Roman"/>
          <w:sz w:val="26"/>
          <w:szCs w:val="26"/>
        </w:rPr>
        <w:t xml:space="preserve">          </w:t>
      </w:r>
    </w:p>
    <w:p w:rsidR="007D373A" w:rsidRPr="004064BC" w:rsidRDefault="007D373A" w:rsidP="006148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>(реквизиты распоряжения о проведении проверки)</w:t>
      </w:r>
    </w:p>
    <w:p w:rsidR="007D373A" w:rsidRPr="004064BC" w:rsidRDefault="007D373A" w:rsidP="0061486D">
      <w:pPr>
        <w:autoSpaceDE w:val="0"/>
        <w:autoSpaceDN w:val="0"/>
        <w:adjustRightInd w:val="0"/>
        <w:spacing w:before="240"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>должностным лицом, уполномоченным на проведение проверки</w:t>
      </w:r>
    </w:p>
    <w:p w:rsidR="007D373A" w:rsidRPr="004064BC" w:rsidRDefault="007D373A" w:rsidP="00614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>Полуэктова Галина Михайловна –</w:t>
      </w:r>
      <w:r w:rsidRPr="004064BC">
        <w:rPr>
          <w:rFonts w:ascii="Times New Roman" w:hAnsi="Times New Roman"/>
          <w:color w:val="FF0000"/>
          <w:sz w:val="26"/>
          <w:szCs w:val="26"/>
        </w:rPr>
        <w:t xml:space="preserve"> специалистом</w:t>
      </w:r>
      <w:r>
        <w:rPr>
          <w:rFonts w:ascii="Times New Roman" w:hAnsi="Times New Roman"/>
          <w:color w:val="FF0000"/>
          <w:sz w:val="26"/>
          <w:szCs w:val="26"/>
        </w:rPr>
        <w:t xml:space="preserve"> 1 разряда </w:t>
      </w:r>
      <w:r w:rsidRPr="004064BC">
        <w:rPr>
          <w:rFonts w:ascii="Times New Roman" w:hAnsi="Times New Roman"/>
          <w:color w:val="FF0000"/>
          <w:sz w:val="26"/>
          <w:szCs w:val="26"/>
        </w:rPr>
        <w:t xml:space="preserve"> </w:t>
      </w:r>
    </w:p>
    <w:p w:rsidR="007D373A" w:rsidRPr="004064BC" w:rsidRDefault="007D373A" w:rsidP="006148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>(</w:t>
      </w:r>
      <w:r w:rsidRPr="004064BC">
        <w:rPr>
          <w:rFonts w:ascii="Times New Roman" w:hAnsi="Times New Roman"/>
          <w:color w:val="000000"/>
          <w:sz w:val="26"/>
          <w:szCs w:val="26"/>
        </w:rPr>
        <w:t>фамилии, имена, отчества (при наличии)</w:t>
      </w:r>
      <w:r w:rsidRPr="004064BC">
        <w:rPr>
          <w:rFonts w:ascii="Times New Roman" w:hAnsi="Times New Roman"/>
          <w:sz w:val="26"/>
          <w:szCs w:val="26"/>
        </w:rPr>
        <w:t>, наименование должности)</w:t>
      </w:r>
    </w:p>
    <w:p w:rsidR="007D373A" w:rsidRPr="004064BC" w:rsidRDefault="007D373A" w:rsidP="000B5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 xml:space="preserve">проведена плановая документарная проверка соблюдения законодательства Российской Федерации о контрактной системе в сфере закупок выборочным способом на основании пункта 1 плана ведомственного контроля в сфере закупок для обеспечения муниципальных нужд, утвержденного </w:t>
      </w:r>
      <w:r w:rsidRPr="004064BC">
        <w:rPr>
          <w:rFonts w:ascii="Times New Roman" w:hAnsi="Times New Roman"/>
          <w:color w:val="FF0000"/>
          <w:sz w:val="26"/>
          <w:szCs w:val="26"/>
        </w:rPr>
        <w:t>19.12.2018 г.</w:t>
      </w:r>
      <w:r w:rsidRPr="004064BC">
        <w:rPr>
          <w:rFonts w:ascii="Times New Roman" w:hAnsi="Times New Roman"/>
          <w:sz w:val="26"/>
          <w:szCs w:val="26"/>
        </w:rPr>
        <w:t xml:space="preserve"> </w:t>
      </w:r>
    </w:p>
    <w:p w:rsidR="007D373A" w:rsidRPr="004064BC" w:rsidRDefault="007D373A" w:rsidP="000B56AB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 xml:space="preserve">в целях реализации полномочий, установленных ст.100 Федерального закона от 05.04.2013 N 44-ФЗ "О контрактной системе в сфере закупок товаров, работ, услуг для обеспечения государственных и муниципальных нужд", предупреждения и (или) выявления нарушений законодательства Российской Федерации и иных нормативных правовых актов о контрактной системе в </w:t>
      </w:r>
      <w:r w:rsidRPr="004064BC">
        <w:rPr>
          <w:rFonts w:ascii="Times New Roman" w:hAnsi="Times New Roman"/>
          <w:sz w:val="26"/>
          <w:szCs w:val="26"/>
          <w:u w:val="single"/>
        </w:rPr>
        <w:t>сфере закупок товаров, работ, услуг для обеспечения муниципальных нужд</w:t>
      </w:r>
      <w:r w:rsidRPr="004064BC">
        <w:rPr>
          <w:rFonts w:ascii="Times New Roman" w:hAnsi="Times New Roman"/>
          <w:sz w:val="26"/>
          <w:szCs w:val="26"/>
          <w:u w:val="single"/>
        </w:rPr>
        <w:tab/>
      </w:r>
    </w:p>
    <w:p w:rsidR="007D373A" w:rsidRPr="004064BC" w:rsidRDefault="007D373A" w:rsidP="002470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>(вид, способ, основания, цели проверки)</w:t>
      </w:r>
    </w:p>
    <w:p w:rsidR="007D373A" w:rsidRPr="004064BC" w:rsidRDefault="007D373A" w:rsidP="00682151">
      <w:pPr>
        <w:spacing w:after="0" w:line="240" w:lineRule="auto"/>
        <w:jc w:val="both"/>
        <w:rPr>
          <w:rFonts w:ascii="Times New Roman" w:hAnsi="Times New Roman"/>
          <w:color w:val="FF0000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>в отношении</w:t>
      </w:r>
      <w:r w:rsidRPr="004064BC">
        <w:rPr>
          <w:rFonts w:ascii="Times New Roman" w:hAnsi="Times New Roman"/>
          <w:b/>
          <w:sz w:val="26"/>
          <w:szCs w:val="26"/>
        </w:rPr>
        <w:t xml:space="preserve">  муниципального казенного учреждения </w:t>
      </w:r>
      <w:r>
        <w:rPr>
          <w:rFonts w:ascii="Times New Roman" w:hAnsi="Times New Roman"/>
          <w:b/>
          <w:sz w:val="26"/>
          <w:szCs w:val="26"/>
        </w:rPr>
        <w:t>МКУК «Ольгинский КДЦ»</w:t>
      </w:r>
      <w:r w:rsidRPr="004064BC">
        <w:rPr>
          <w:rFonts w:ascii="Times New Roman" w:hAnsi="Times New Roman"/>
          <w:sz w:val="26"/>
          <w:szCs w:val="26"/>
        </w:rPr>
        <w:t xml:space="preserve">, находящегося по адресу: </w:t>
      </w:r>
      <w:r>
        <w:rPr>
          <w:rFonts w:ascii="Times New Roman" w:hAnsi="Times New Roman"/>
          <w:sz w:val="26"/>
          <w:szCs w:val="26"/>
        </w:rPr>
        <w:t>632725</w:t>
      </w:r>
      <w:r w:rsidRPr="004064BC">
        <w:rPr>
          <w:rFonts w:ascii="Times New Roman" w:hAnsi="Times New Roman"/>
          <w:sz w:val="26"/>
          <w:szCs w:val="26"/>
        </w:rPr>
        <w:t xml:space="preserve">, Новосибирская область, Чистоозерный </w:t>
      </w:r>
      <w:r>
        <w:rPr>
          <w:rFonts w:ascii="Times New Roman" w:hAnsi="Times New Roman"/>
          <w:color w:val="FF0000"/>
          <w:sz w:val="26"/>
          <w:szCs w:val="26"/>
        </w:rPr>
        <w:t>район с.Ольгино</w:t>
      </w:r>
      <w:r w:rsidRPr="004064BC">
        <w:rPr>
          <w:rFonts w:ascii="Times New Roman" w:hAnsi="Times New Roman"/>
          <w:color w:val="FF0000"/>
          <w:sz w:val="26"/>
          <w:szCs w:val="26"/>
        </w:rPr>
        <w:t xml:space="preserve">, ул. </w:t>
      </w:r>
      <w:r>
        <w:rPr>
          <w:rFonts w:ascii="Times New Roman" w:hAnsi="Times New Roman"/>
          <w:color w:val="FF0000"/>
          <w:sz w:val="26"/>
          <w:szCs w:val="26"/>
        </w:rPr>
        <w:t>Черниговка, д.7</w:t>
      </w:r>
      <w:r w:rsidRPr="004064BC">
        <w:rPr>
          <w:rFonts w:ascii="Times New Roman" w:hAnsi="Times New Roman"/>
          <w:color w:val="FF0000"/>
          <w:sz w:val="26"/>
          <w:szCs w:val="26"/>
        </w:rPr>
        <w:tab/>
      </w:r>
    </w:p>
    <w:p w:rsidR="007D373A" w:rsidRPr="004064BC" w:rsidRDefault="007D373A" w:rsidP="00644414">
      <w:pPr>
        <w:jc w:val="both"/>
        <w:rPr>
          <w:rFonts w:ascii="Times New Roman" w:hAnsi="Times New Roman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>по основным вопросам: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 xml:space="preserve"> а) 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б) соблюдения требований к обоснованию закупок и обоснованности закупок;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в) соблюдения требований о нормировании в сфере закупок;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г)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д) соответствия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сведения заказчика;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е) соответствия информации об идентификационных кодах закупок и об объеме финансового обеспечения для осуществления данных закупок, содержащейся: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в планах-графиках, - информации, содержащейся в планах закупок;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в протоколах определения поставщиков (подрядчиков, исполнителей), - информации, содержащейся в документации о закупках;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в условиях проектов контрактов, направляемых участникам закупок, с которыми заключаются контракты, - информации, содержащейся в протоколах определения поставщиков (подрядчиков, исполнителей);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в реестре контрактов, заключенных заказчиками, - условиям контрактов;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ж) предоставления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з)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и) соблюдения требований по определению поставщика (подрядчика, исполнителя);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к) обоснованности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цены контракта и иных существенных условий контракта в случае осуществления закупки у единственного поставщика (подрядчика, исполнителя) для заключения контракта;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л)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м) соответствия поставленного товара, выполненной работы (ее результата) или оказанной услуги условиям контракта;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н)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7D373A" w:rsidRPr="004064BC" w:rsidRDefault="007D373A" w:rsidP="002470F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064BC">
        <w:rPr>
          <w:rFonts w:ascii="Times New Roman" w:hAnsi="Times New Roman"/>
          <w:color w:val="000000"/>
          <w:sz w:val="26"/>
          <w:szCs w:val="26"/>
        </w:rPr>
        <w:t>о)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7D373A" w:rsidRPr="004064BC" w:rsidRDefault="007D373A" w:rsidP="00227E2E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color w:val="FF0000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>Проверяемый период</w:t>
      </w:r>
      <w:r w:rsidRPr="004064BC">
        <w:rPr>
          <w:rFonts w:ascii="Times New Roman" w:hAnsi="Times New Roman"/>
          <w:sz w:val="26"/>
          <w:szCs w:val="26"/>
          <w:u w:val="single"/>
        </w:rPr>
        <w:t xml:space="preserve">:  </w:t>
      </w:r>
      <w:r>
        <w:rPr>
          <w:rFonts w:ascii="Times New Roman" w:hAnsi="Times New Roman"/>
          <w:color w:val="FF0000"/>
          <w:sz w:val="26"/>
          <w:szCs w:val="26"/>
          <w:u w:val="single"/>
        </w:rPr>
        <w:tab/>
        <w:t>с 01.01.2020</w:t>
      </w:r>
      <w:r w:rsidRPr="004064BC">
        <w:rPr>
          <w:rFonts w:ascii="Times New Roman" w:hAnsi="Times New Roman"/>
          <w:color w:val="FF0000"/>
          <w:sz w:val="26"/>
          <w:szCs w:val="26"/>
          <w:u w:val="single"/>
        </w:rPr>
        <w:t xml:space="preserve"> г. по </w:t>
      </w:r>
      <w:r>
        <w:rPr>
          <w:rFonts w:ascii="Times New Roman" w:hAnsi="Times New Roman"/>
          <w:color w:val="FF0000"/>
          <w:sz w:val="26"/>
          <w:szCs w:val="26"/>
          <w:u w:val="single"/>
        </w:rPr>
        <w:t>30.06.2020</w:t>
      </w:r>
      <w:r w:rsidRPr="004064BC">
        <w:rPr>
          <w:rFonts w:ascii="Times New Roman" w:hAnsi="Times New Roman"/>
          <w:color w:val="FF0000"/>
          <w:sz w:val="26"/>
          <w:szCs w:val="26"/>
          <w:u w:val="single"/>
        </w:rPr>
        <w:t xml:space="preserve"> г.</w:t>
      </w:r>
    </w:p>
    <w:p w:rsidR="007D373A" w:rsidRPr="004064BC" w:rsidRDefault="007D373A" w:rsidP="00227E2E">
      <w:pPr>
        <w:spacing w:before="240"/>
        <w:rPr>
          <w:rFonts w:ascii="Times New Roman" w:hAnsi="Times New Roman"/>
          <w:color w:val="FF0000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>Срок проведения</w:t>
      </w:r>
      <w:r w:rsidRPr="004064BC">
        <w:rPr>
          <w:rFonts w:ascii="Times New Roman" w:hAnsi="Times New Roman"/>
          <w:sz w:val="26"/>
          <w:szCs w:val="26"/>
          <w:u w:val="single"/>
        </w:rPr>
        <w:t xml:space="preserve">:    </w:t>
      </w:r>
      <w:r w:rsidRPr="004064BC">
        <w:rPr>
          <w:rFonts w:ascii="Times New Roman" w:hAnsi="Times New Roman"/>
          <w:sz w:val="26"/>
          <w:szCs w:val="26"/>
          <w:u w:val="single"/>
        </w:rPr>
        <w:tab/>
      </w:r>
      <w:r>
        <w:rPr>
          <w:rFonts w:ascii="Times New Roman" w:hAnsi="Times New Roman"/>
          <w:color w:val="FF0000"/>
          <w:sz w:val="26"/>
          <w:szCs w:val="26"/>
          <w:u w:val="single"/>
        </w:rPr>
        <w:t>с 08.07.2020 г. по 31.08.2020</w:t>
      </w:r>
      <w:r w:rsidRPr="004064BC">
        <w:rPr>
          <w:rFonts w:ascii="Times New Roman" w:hAnsi="Times New Roman"/>
          <w:color w:val="FF0000"/>
          <w:sz w:val="26"/>
          <w:szCs w:val="26"/>
          <w:u w:val="single"/>
        </w:rPr>
        <w:t xml:space="preserve"> г. (15 календарных дней)</w:t>
      </w:r>
    </w:p>
    <w:p w:rsidR="007D373A" w:rsidRPr="004064BC" w:rsidRDefault="007D373A" w:rsidP="0022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D373A" w:rsidRPr="004064BC" w:rsidRDefault="007D373A" w:rsidP="0022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D373A" w:rsidRPr="004064BC" w:rsidRDefault="007D373A" w:rsidP="00EB1E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 xml:space="preserve">Краткая характеристика объекта проверки: </w:t>
      </w:r>
    </w:p>
    <w:p w:rsidR="007D373A" w:rsidRPr="004064BC" w:rsidRDefault="007D373A" w:rsidP="00EB1E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D373A" w:rsidRPr="004064BC" w:rsidRDefault="007D373A" w:rsidP="002800F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 xml:space="preserve">Организационно-правовая форма </w:t>
      </w:r>
      <w:r w:rsidRPr="004064BC">
        <w:rPr>
          <w:rFonts w:ascii="Times New Roman" w:hAnsi="Times New Roman"/>
          <w:color w:val="FF0000"/>
          <w:sz w:val="26"/>
          <w:szCs w:val="26"/>
        </w:rPr>
        <w:t>МКУК</w:t>
      </w:r>
      <w:r>
        <w:rPr>
          <w:rFonts w:ascii="Times New Roman" w:hAnsi="Times New Roman"/>
          <w:color w:val="FF0000"/>
          <w:sz w:val="26"/>
          <w:szCs w:val="26"/>
        </w:rPr>
        <w:t xml:space="preserve"> «Ольгинский КДЦ»</w:t>
      </w:r>
      <w:r w:rsidRPr="004064BC">
        <w:rPr>
          <w:rFonts w:ascii="Times New Roman" w:hAnsi="Times New Roman"/>
          <w:color w:val="FF0000"/>
          <w:sz w:val="26"/>
          <w:szCs w:val="26"/>
        </w:rPr>
        <w:t>:</w:t>
      </w:r>
      <w:r w:rsidRPr="004064BC">
        <w:rPr>
          <w:rFonts w:ascii="Times New Roman" w:hAnsi="Times New Roman"/>
          <w:sz w:val="26"/>
          <w:szCs w:val="26"/>
        </w:rPr>
        <w:t xml:space="preserve"> муниципальное казенное учреждение.</w:t>
      </w:r>
    </w:p>
    <w:p w:rsidR="007D373A" w:rsidRPr="004064BC" w:rsidRDefault="007D373A" w:rsidP="00EB1E20">
      <w:pPr>
        <w:autoSpaceDE w:val="0"/>
        <w:autoSpaceDN w:val="0"/>
        <w:adjustRightInd w:val="0"/>
        <w:spacing w:before="24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4064BC">
        <w:rPr>
          <w:rFonts w:ascii="Times New Roman" w:hAnsi="Times New Roman"/>
          <w:color w:val="FF0000"/>
          <w:sz w:val="26"/>
          <w:szCs w:val="26"/>
        </w:rPr>
        <w:t xml:space="preserve">В соответствии с п.1.4. Устава муниципального казенного учреждения </w:t>
      </w:r>
      <w:r>
        <w:rPr>
          <w:rFonts w:ascii="Times New Roman" w:hAnsi="Times New Roman"/>
          <w:color w:val="FF0000"/>
          <w:sz w:val="26"/>
          <w:szCs w:val="26"/>
        </w:rPr>
        <w:t xml:space="preserve">Муниципальное казенное учреждения Ольгинский культурно-досуговый центр </w:t>
      </w:r>
      <w:r w:rsidRPr="004064BC">
        <w:rPr>
          <w:rFonts w:ascii="Times New Roman" w:hAnsi="Times New Roman"/>
          <w:color w:val="FF0000"/>
          <w:sz w:val="26"/>
          <w:szCs w:val="26"/>
          <w:lang w:eastAsia="en-US"/>
        </w:rPr>
        <w:t xml:space="preserve"> </w:t>
      </w:r>
      <w:r w:rsidRPr="004064BC">
        <w:rPr>
          <w:rFonts w:ascii="Times New Roman" w:hAnsi="Times New Roman"/>
          <w:color w:val="FF0000"/>
          <w:sz w:val="26"/>
          <w:szCs w:val="26"/>
        </w:rPr>
        <w:t>учредителем Учреждения явл</w:t>
      </w:r>
      <w:r>
        <w:rPr>
          <w:rFonts w:ascii="Times New Roman" w:hAnsi="Times New Roman"/>
          <w:color w:val="FF0000"/>
          <w:sz w:val="26"/>
          <w:szCs w:val="26"/>
        </w:rPr>
        <w:t xml:space="preserve">яется муниципальное образование Ольгинский </w:t>
      </w:r>
      <w:r w:rsidRPr="004064BC">
        <w:rPr>
          <w:rFonts w:ascii="Times New Roman" w:hAnsi="Times New Roman"/>
          <w:color w:val="FF0000"/>
          <w:sz w:val="26"/>
          <w:szCs w:val="26"/>
        </w:rPr>
        <w:t>сельсовет Чистоозерного района Новосибирской области,  функции и полномочия учредителя в отношении  Учреж</w:t>
      </w:r>
      <w:r>
        <w:rPr>
          <w:rFonts w:ascii="Times New Roman" w:hAnsi="Times New Roman"/>
          <w:color w:val="FF0000"/>
          <w:sz w:val="26"/>
          <w:szCs w:val="26"/>
        </w:rPr>
        <w:t>дения осуществляет администрацией</w:t>
      </w:r>
      <w:r w:rsidRPr="004064BC">
        <w:rPr>
          <w:rFonts w:ascii="Times New Roman" w:hAnsi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color w:val="FF0000"/>
          <w:sz w:val="26"/>
          <w:szCs w:val="26"/>
        </w:rPr>
        <w:t xml:space="preserve">Ольгинский </w:t>
      </w:r>
      <w:r w:rsidRPr="004064BC">
        <w:rPr>
          <w:rFonts w:ascii="Times New Roman" w:hAnsi="Times New Roman"/>
          <w:color w:val="FF0000"/>
          <w:sz w:val="26"/>
          <w:szCs w:val="26"/>
        </w:rPr>
        <w:t>сельсовет Чистоозерного района (далее – Учредитель).</w:t>
      </w:r>
    </w:p>
    <w:p w:rsidR="007D373A" w:rsidRPr="004064BC" w:rsidRDefault="007D373A" w:rsidP="009A41BC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4064BC">
        <w:rPr>
          <w:rFonts w:ascii="Times New Roman" w:hAnsi="Times New Roman"/>
          <w:color w:val="FF0000"/>
          <w:sz w:val="26"/>
          <w:szCs w:val="26"/>
        </w:rPr>
        <w:t xml:space="preserve">В проверяемом периоде </w:t>
      </w:r>
      <w:r>
        <w:rPr>
          <w:rFonts w:ascii="Times New Roman" w:hAnsi="Times New Roman"/>
          <w:color w:val="FF0000"/>
          <w:sz w:val="26"/>
          <w:szCs w:val="26"/>
        </w:rPr>
        <w:t>с 08.07.2020г. по 31.08.2020г.</w:t>
      </w:r>
      <w:r w:rsidRPr="004064BC">
        <w:rPr>
          <w:rFonts w:ascii="Times New Roman" w:hAnsi="Times New Roman"/>
          <w:color w:val="FF0000"/>
          <w:sz w:val="26"/>
          <w:szCs w:val="26"/>
        </w:rPr>
        <w:t xml:space="preserve">директор учреждения </w:t>
      </w:r>
      <w:r>
        <w:rPr>
          <w:rFonts w:ascii="Times New Roman" w:hAnsi="Times New Roman"/>
          <w:color w:val="FF0000"/>
          <w:sz w:val="26"/>
          <w:szCs w:val="26"/>
        </w:rPr>
        <w:t>–</w:t>
      </w:r>
      <w:r w:rsidRPr="004064BC">
        <w:rPr>
          <w:rFonts w:ascii="Times New Roman" w:hAnsi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color w:val="FF0000"/>
          <w:sz w:val="26"/>
          <w:szCs w:val="26"/>
        </w:rPr>
        <w:t xml:space="preserve">Ильющенко Валентина Григорьевна </w:t>
      </w:r>
    </w:p>
    <w:p w:rsidR="007D373A" w:rsidRPr="004064BC" w:rsidRDefault="007D373A" w:rsidP="00FE4B3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>В ходе проверки проверено соблюдение следующих нормативных и иных правовых актов:</w:t>
      </w:r>
    </w:p>
    <w:p w:rsidR="007D373A" w:rsidRPr="004064BC" w:rsidRDefault="007D373A" w:rsidP="004064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>- Федеральный закон от 05.04.2013 г. № 44-ФЗ «О контрактной системе в сфере закупок товаров, работ, услуг для обеспечения государственных и муниципальных нужд» (Далее - 44-ФЗ)</w:t>
      </w:r>
    </w:p>
    <w:p w:rsidR="007D373A" w:rsidRPr="004064BC" w:rsidRDefault="007D373A" w:rsidP="004064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064BC">
        <w:rPr>
          <w:rFonts w:ascii="Times New Roman" w:hAnsi="Times New Roman"/>
          <w:sz w:val="26"/>
          <w:szCs w:val="26"/>
        </w:rPr>
        <w:t xml:space="preserve">- </w:t>
      </w:r>
      <w:r w:rsidRPr="004064BC">
        <w:rPr>
          <w:rFonts w:ascii="Times New Roman" w:hAnsi="Times New Roman"/>
          <w:sz w:val="26"/>
          <w:szCs w:val="26"/>
          <w:shd w:val="clear" w:color="auto" w:fill="FFFFFF"/>
        </w:rPr>
        <w:t>Постановление Правительства РФ от 28 ноября 2013 г. N 1084</w:t>
      </w:r>
      <w:r w:rsidRPr="004064BC">
        <w:rPr>
          <w:rFonts w:ascii="Times New Roman" w:hAnsi="Times New Roman"/>
          <w:sz w:val="26"/>
          <w:szCs w:val="26"/>
        </w:rPr>
        <w:br/>
      </w:r>
      <w:r w:rsidRPr="004064BC">
        <w:rPr>
          <w:rFonts w:ascii="Times New Roman" w:hAnsi="Times New Roman"/>
          <w:sz w:val="26"/>
          <w:szCs w:val="26"/>
          <w:shd w:val="clear" w:color="auto" w:fill="FFFFFF"/>
        </w:rPr>
        <w:t>"О порядке ведения реестра контрактов, заключенных заказчиками, и реестра контрактов, содержащего сведения, составляющие государственную тайну" (Далее - ПП РФ № 1084)</w:t>
      </w:r>
    </w:p>
    <w:p w:rsidR="007D373A" w:rsidRPr="004064BC" w:rsidRDefault="007D373A" w:rsidP="004064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064BC">
        <w:rPr>
          <w:rFonts w:ascii="Times New Roman" w:hAnsi="Times New Roman"/>
          <w:sz w:val="26"/>
          <w:szCs w:val="26"/>
          <w:shd w:val="clear" w:color="auto" w:fill="FFFFFF"/>
        </w:rPr>
        <w:t>- Постановление Правительства РФ от 28 ноября 2013 г. N 1093</w:t>
      </w:r>
      <w:r w:rsidRPr="004064BC">
        <w:rPr>
          <w:rFonts w:ascii="Times New Roman" w:hAnsi="Times New Roman"/>
          <w:sz w:val="26"/>
          <w:szCs w:val="26"/>
        </w:rPr>
        <w:br/>
      </w:r>
      <w:r w:rsidRPr="004064BC">
        <w:rPr>
          <w:rFonts w:ascii="Times New Roman" w:hAnsi="Times New Roman"/>
          <w:sz w:val="26"/>
          <w:szCs w:val="26"/>
          <w:shd w:val="clear" w:color="auto" w:fill="FFFFFF"/>
        </w:rPr>
        <w:t>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 (Далее – ПП РФ № 1093)</w:t>
      </w:r>
    </w:p>
    <w:p w:rsidR="007D373A" w:rsidRPr="004064BC" w:rsidRDefault="007D373A" w:rsidP="004064BC">
      <w:pPr>
        <w:spacing w:before="24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>Проверка проводилась выборочным способом по представленным документам, а также на основании информации, размещенной в открытом доступе на официальном сайте в единой информационной системы в сфере закупок  zakupki.gov.ru (далее по тексту – ЕИС).</w:t>
      </w:r>
    </w:p>
    <w:p w:rsidR="007D373A" w:rsidRPr="004064BC" w:rsidRDefault="007D373A" w:rsidP="005A6B92">
      <w:pPr>
        <w:autoSpaceDE w:val="0"/>
        <w:autoSpaceDN w:val="0"/>
        <w:adjustRightInd w:val="0"/>
        <w:spacing w:before="240" w:line="240" w:lineRule="auto"/>
        <w:ind w:firstLine="480"/>
        <w:jc w:val="both"/>
        <w:rPr>
          <w:rFonts w:ascii="Times New Roman" w:hAnsi="Times New Roman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 xml:space="preserve">В ходе проведения проверки нарушения не выявлены.        </w:t>
      </w:r>
    </w:p>
    <w:p w:rsidR="007D373A" w:rsidRDefault="007D373A" w:rsidP="004064BC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7D373A" w:rsidRPr="004064BC" w:rsidRDefault="007D373A" w:rsidP="004064BC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4064BC">
        <w:rPr>
          <w:rFonts w:ascii="Times New Roman" w:hAnsi="Times New Roman"/>
          <w:i/>
          <w:sz w:val="20"/>
          <w:szCs w:val="20"/>
        </w:rPr>
        <w:t>Письменные возражения на акт могут быть представлены в срок не более пяти рабочих дней со дня получения копии акта.</w:t>
      </w:r>
    </w:p>
    <w:p w:rsidR="007D373A" w:rsidRDefault="007D373A" w:rsidP="00683C5F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4064BC">
        <w:rPr>
          <w:rFonts w:ascii="Times New Roman" w:hAnsi="Times New Roman"/>
          <w:i/>
          <w:sz w:val="26"/>
          <w:szCs w:val="26"/>
        </w:rPr>
        <w:t xml:space="preserve"> </w:t>
      </w:r>
    </w:p>
    <w:p w:rsidR="007D373A" w:rsidRPr="004064BC" w:rsidRDefault="007D373A" w:rsidP="00683C5F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4064BC">
        <w:rPr>
          <w:rFonts w:ascii="Times New Roman" w:hAnsi="Times New Roman"/>
          <w:i/>
          <w:sz w:val="26"/>
          <w:szCs w:val="26"/>
        </w:rPr>
        <w:t>Должностное лицо, уполномоченное на проведение проверки:</w:t>
      </w:r>
    </w:p>
    <w:p w:rsidR="007D373A" w:rsidRPr="006D5D77" w:rsidRDefault="007D373A" w:rsidP="006148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 xml:space="preserve">Специалист 1 разряда </w:t>
      </w:r>
      <w:r w:rsidRPr="004064BC">
        <w:rPr>
          <w:rFonts w:ascii="Times New Roman" w:hAnsi="Times New Roman"/>
          <w:color w:val="FF0000"/>
          <w:sz w:val="26"/>
          <w:szCs w:val="26"/>
        </w:rPr>
        <w:t xml:space="preserve"> района </w:t>
      </w:r>
      <w:r w:rsidRPr="004064BC">
        <w:rPr>
          <w:rFonts w:ascii="Times New Roman" w:hAnsi="Times New Roman"/>
          <w:color w:val="FF0000"/>
          <w:sz w:val="26"/>
          <w:szCs w:val="26"/>
          <w:u w:val="single"/>
        </w:rPr>
        <w:tab/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4064BC">
        <w:rPr>
          <w:rFonts w:ascii="Times New Roman" w:hAnsi="Times New Roman"/>
          <w:sz w:val="26"/>
          <w:szCs w:val="26"/>
        </w:rPr>
        <w:t>__________________</w:t>
      </w:r>
      <w:r>
        <w:rPr>
          <w:rFonts w:ascii="Times New Roman" w:hAnsi="Times New Roman"/>
          <w:sz w:val="26"/>
          <w:szCs w:val="26"/>
        </w:rPr>
        <w:t xml:space="preserve"> Г.М.Полуэктова</w:t>
      </w:r>
    </w:p>
    <w:p w:rsidR="007D373A" w:rsidRPr="004064BC" w:rsidRDefault="007D373A" w:rsidP="00614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4064BC">
        <w:rPr>
          <w:rFonts w:ascii="Times New Roman" w:hAnsi="Times New Roman"/>
          <w:i/>
          <w:sz w:val="26"/>
          <w:szCs w:val="26"/>
        </w:rPr>
        <w:tab/>
      </w:r>
      <w:r w:rsidRPr="004064BC">
        <w:rPr>
          <w:rFonts w:ascii="Times New Roman" w:hAnsi="Times New Roman"/>
          <w:i/>
          <w:sz w:val="26"/>
          <w:szCs w:val="26"/>
        </w:rPr>
        <w:tab/>
      </w:r>
      <w:r w:rsidRPr="004064BC">
        <w:rPr>
          <w:rFonts w:ascii="Times New Roman" w:hAnsi="Times New Roman"/>
          <w:i/>
          <w:sz w:val="26"/>
          <w:szCs w:val="26"/>
        </w:rPr>
        <w:tab/>
        <w:t xml:space="preserve">               </w:t>
      </w:r>
      <w:r w:rsidRPr="004064BC">
        <w:rPr>
          <w:rFonts w:ascii="Times New Roman" w:hAnsi="Times New Roman"/>
          <w:i/>
          <w:sz w:val="26"/>
          <w:szCs w:val="26"/>
        </w:rPr>
        <w:tab/>
      </w:r>
      <w:r w:rsidRPr="004064BC">
        <w:rPr>
          <w:rFonts w:ascii="Times New Roman" w:hAnsi="Times New Roman"/>
          <w:i/>
          <w:sz w:val="26"/>
          <w:szCs w:val="26"/>
        </w:rPr>
        <w:tab/>
        <w:t xml:space="preserve">личная подпись                             </w:t>
      </w:r>
    </w:p>
    <w:p w:rsidR="007D373A" w:rsidRDefault="007D373A" w:rsidP="0061486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i/>
          <w:sz w:val="26"/>
          <w:szCs w:val="26"/>
        </w:rPr>
      </w:pPr>
    </w:p>
    <w:p w:rsidR="007D373A" w:rsidRPr="004064BC" w:rsidRDefault="007D373A" w:rsidP="0061486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i/>
          <w:sz w:val="26"/>
          <w:szCs w:val="26"/>
        </w:rPr>
      </w:pPr>
      <w:r w:rsidRPr="004064BC">
        <w:rPr>
          <w:rFonts w:ascii="Times New Roman" w:hAnsi="Times New Roman"/>
          <w:i/>
          <w:sz w:val="26"/>
          <w:szCs w:val="26"/>
        </w:rPr>
        <w:t>Копию акта получил:</w:t>
      </w:r>
    </w:p>
    <w:p w:rsidR="007D373A" w:rsidRPr="004064BC" w:rsidRDefault="007D373A" w:rsidP="0067013B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064BC">
        <w:rPr>
          <w:rFonts w:ascii="Times New Roman" w:hAnsi="Times New Roman"/>
          <w:sz w:val="26"/>
          <w:szCs w:val="26"/>
        </w:rPr>
        <w:t xml:space="preserve">Директор </w:t>
      </w:r>
    </w:p>
    <w:p w:rsidR="007D373A" w:rsidRPr="004064BC" w:rsidRDefault="007D373A" w:rsidP="00614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МКУК «Ольгинский КДЦ              </w:t>
      </w:r>
      <w:r w:rsidRPr="004064BC">
        <w:rPr>
          <w:rFonts w:ascii="Times New Roman" w:hAnsi="Times New Roman"/>
          <w:sz w:val="26"/>
          <w:szCs w:val="26"/>
        </w:rPr>
        <w:t xml:space="preserve">______________________   </w:t>
      </w:r>
      <w:r w:rsidRPr="004064BC">
        <w:rPr>
          <w:rFonts w:ascii="Times New Roman" w:hAnsi="Times New Roman"/>
          <w:sz w:val="26"/>
          <w:szCs w:val="26"/>
        </w:rPr>
        <w:tab/>
        <w:t xml:space="preserve">_______________          </w:t>
      </w:r>
      <w:r w:rsidRPr="004064BC">
        <w:rPr>
          <w:rFonts w:ascii="Times New Roman" w:hAnsi="Times New Roman"/>
          <w:sz w:val="26"/>
          <w:szCs w:val="26"/>
        </w:rPr>
        <w:tab/>
      </w:r>
      <w:r w:rsidRPr="004064BC">
        <w:rPr>
          <w:rFonts w:ascii="Times New Roman" w:hAnsi="Times New Roman"/>
          <w:sz w:val="26"/>
          <w:szCs w:val="26"/>
        </w:rPr>
        <w:tab/>
        <w:t>___________</w:t>
      </w:r>
    </w:p>
    <w:p w:rsidR="007D373A" w:rsidRPr="004064BC" w:rsidRDefault="007D373A" w:rsidP="0061486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i/>
          <w:sz w:val="26"/>
          <w:szCs w:val="26"/>
        </w:rPr>
      </w:pPr>
      <w:r w:rsidRPr="004064BC">
        <w:rPr>
          <w:rFonts w:ascii="Times New Roman" w:hAnsi="Times New Roman"/>
          <w:i/>
          <w:sz w:val="26"/>
          <w:szCs w:val="26"/>
        </w:rPr>
        <w:tab/>
      </w:r>
      <w:r w:rsidRPr="004064BC">
        <w:rPr>
          <w:rFonts w:ascii="Times New Roman" w:hAnsi="Times New Roman"/>
          <w:i/>
          <w:sz w:val="26"/>
          <w:szCs w:val="26"/>
        </w:rPr>
        <w:tab/>
        <w:t>должность</w:t>
      </w:r>
      <w:r w:rsidRPr="004064BC">
        <w:rPr>
          <w:rFonts w:ascii="Times New Roman" w:hAnsi="Times New Roman"/>
          <w:i/>
          <w:sz w:val="26"/>
          <w:szCs w:val="26"/>
        </w:rPr>
        <w:tab/>
      </w:r>
      <w:r w:rsidRPr="004064BC">
        <w:rPr>
          <w:rFonts w:ascii="Times New Roman" w:hAnsi="Times New Roman"/>
          <w:i/>
          <w:sz w:val="26"/>
          <w:szCs w:val="26"/>
        </w:rPr>
        <w:tab/>
      </w:r>
      <w:r w:rsidRPr="004064BC">
        <w:rPr>
          <w:rFonts w:ascii="Times New Roman" w:hAnsi="Times New Roman"/>
          <w:i/>
          <w:sz w:val="26"/>
          <w:szCs w:val="26"/>
        </w:rPr>
        <w:tab/>
        <w:t xml:space="preserve">личная подпись  </w:t>
      </w:r>
    </w:p>
    <w:p w:rsidR="007D373A" w:rsidRPr="004064BC" w:rsidRDefault="007D373A" w:rsidP="0061486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i/>
          <w:sz w:val="26"/>
          <w:szCs w:val="26"/>
        </w:rPr>
      </w:pPr>
    </w:p>
    <w:p w:rsidR="007D373A" w:rsidRPr="004064BC" w:rsidRDefault="007D373A" w:rsidP="00C55B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i/>
          <w:sz w:val="26"/>
          <w:szCs w:val="26"/>
        </w:rPr>
      </w:pPr>
      <w:r w:rsidRPr="004064BC">
        <w:rPr>
          <w:rFonts w:ascii="Times New Roman" w:hAnsi="Times New Roman"/>
          <w:i/>
          <w:sz w:val="26"/>
          <w:szCs w:val="26"/>
        </w:rPr>
        <w:t xml:space="preserve">                </w:t>
      </w:r>
    </w:p>
    <w:p w:rsidR="007D373A" w:rsidRPr="004064BC" w:rsidRDefault="007D373A" w:rsidP="00C55B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"___"__________2020</w:t>
      </w:r>
      <w:r w:rsidRPr="004064BC">
        <w:rPr>
          <w:rFonts w:ascii="Times New Roman" w:hAnsi="Times New Roman"/>
          <w:i/>
          <w:sz w:val="26"/>
          <w:szCs w:val="26"/>
        </w:rPr>
        <w:t xml:space="preserve"> г.</w:t>
      </w:r>
    </w:p>
    <w:sectPr w:rsidR="007D373A" w:rsidRPr="004064BC" w:rsidSect="001E41A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73A" w:rsidRDefault="007D373A" w:rsidP="00B311F8">
      <w:pPr>
        <w:spacing w:after="0" w:line="240" w:lineRule="auto"/>
      </w:pPr>
      <w:r>
        <w:separator/>
      </w:r>
    </w:p>
  </w:endnote>
  <w:endnote w:type="continuationSeparator" w:id="1">
    <w:p w:rsidR="007D373A" w:rsidRDefault="007D373A" w:rsidP="00B31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73A" w:rsidRDefault="007D373A">
    <w:pPr>
      <w:pStyle w:val="Footer"/>
      <w:jc w:val="right"/>
    </w:pPr>
    <w:fldSimple w:instr=" PAGE   \* MERGEFORMAT ">
      <w:r>
        <w:rPr>
          <w:noProof/>
        </w:rPr>
        <w:t>3</w:t>
      </w:r>
    </w:fldSimple>
  </w:p>
  <w:p w:rsidR="007D373A" w:rsidRDefault="007D37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73A" w:rsidRDefault="007D373A" w:rsidP="00B311F8">
      <w:pPr>
        <w:spacing w:after="0" w:line="240" w:lineRule="auto"/>
      </w:pPr>
      <w:r>
        <w:separator/>
      </w:r>
    </w:p>
  </w:footnote>
  <w:footnote w:type="continuationSeparator" w:id="1">
    <w:p w:rsidR="007D373A" w:rsidRDefault="007D373A" w:rsidP="00B31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4420"/>
    <w:multiLevelType w:val="hybridMultilevel"/>
    <w:tmpl w:val="4BDEFE14"/>
    <w:lvl w:ilvl="0" w:tplc="B770BA16">
      <w:start w:val="1"/>
      <w:numFmt w:val="decimal"/>
      <w:lvlText w:val="%1."/>
      <w:lvlJc w:val="left"/>
      <w:pPr>
        <w:ind w:left="2013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32D1C15"/>
    <w:multiLevelType w:val="hybridMultilevel"/>
    <w:tmpl w:val="ADE0D95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>
    <w:nsid w:val="2DC10A2B"/>
    <w:multiLevelType w:val="hybridMultilevel"/>
    <w:tmpl w:val="01F8EF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86D"/>
    <w:rsid w:val="00002A29"/>
    <w:rsid w:val="000A6082"/>
    <w:rsid w:val="000A7D9A"/>
    <w:rsid w:val="000B56AB"/>
    <w:rsid w:val="000D211D"/>
    <w:rsid w:val="00134396"/>
    <w:rsid w:val="00150D56"/>
    <w:rsid w:val="00194C85"/>
    <w:rsid w:val="001C3457"/>
    <w:rsid w:val="001D335C"/>
    <w:rsid w:val="001D475E"/>
    <w:rsid w:val="001D6A58"/>
    <w:rsid w:val="001E41AD"/>
    <w:rsid w:val="001E7049"/>
    <w:rsid w:val="001F2AE7"/>
    <w:rsid w:val="00220DC2"/>
    <w:rsid w:val="00227E2E"/>
    <w:rsid w:val="002340BE"/>
    <w:rsid w:val="002470F0"/>
    <w:rsid w:val="00247646"/>
    <w:rsid w:val="00252AE6"/>
    <w:rsid w:val="00255D9A"/>
    <w:rsid w:val="00264C3C"/>
    <w:rsid w:val="00276E0E"/>
    <w:rsid w:val="002800F8"/>
    <w:rsid w:val="002861EC"/>
    <w:rsid w:val="002A6E6F"/>
    <w:rsid w:val="002B29CF"/>
    <w:rsid w:val="002B5EBD"/>
    <w:rsid w:val="002C5717"/>
    <w:rsid w:val="002F4837"/>
    <w:rsid w:val="003052B6"/>
    <w:rsid w:val="0031287D"/>
    <w:rsid w:val="00354C20"/>
    <w:rsid w:val="003A0815"/>
    <w:rsid w:val="003A5E70"/>
    <w:rsid w:val="003A62E3"/>
    <w:rsid w:val="003C1B56"/>
    <w:rsid w:val="003D40B2"/>
    <w:rsid w:val="004064BC"/>
    <w:rsid w:val="00412D97"/>
    <w:rsid w:val="0042640D"/>
    <w:rsid w:val="00427643"/>
    <w:rsid w:val="004377EF"/>
    <w:rsid w:val="004434C1"/>
    <w:rsid w:val="00447F60"/>
    <w:rsid w:val="0045773A"/>
    <w:rsid w:val="00462114"/>
    <w:rsid w:val="00474687"/>
    <w:rsid w:val="004771F9"/>
    <w:rsid w:val="00480137"/>
    <w:rsid w:val="004B4746"/>
    <w:rsid w:val="004C2F93"/>
    <w:rsid w:val="00500FC4"/>
    <w:rsid w:val="005800DC"/>
    <w:rsid w:val="005A44D3"/>
    <w:rsid w:val="005A6B92"/>
    <w:rsid w:val="005B2EAB"/>
    <w:rsid w:val="005C6E87"/>
    <w:rsid w:val="005D474E"/>
    <w:rsid w:val="005E5391"/>
    <w:rsid w:val="005F17F3"/>
    <w:rsid w:val="0061357A"/>
    <w:rsid w:val="0061486D"/>
    <w:rsid w:val="00616C8E"/>
    <w:rsid w:val="006174D6"/>
    <w:rsid w:val="00626444"/>
    <w:rsid w:val="00640372"/>
    <w:rsid w:val="0064338F"/>
    <w:rsid w:val="00644414"/>
    <w:rsid w:val="006516C3"/>
    <w:rsid w:val="00661684"/>
    <w:rsid w:val="0067013B"/>
    <w:rsid w:val="00672EA1"/>
    <w:rsid w:val="00682151"/>
    <w:rsid w:val="006831CC"/>
    <w:rsid w:val="00683C5F"/>
    <w:rsid w:val="00687333"/>
    <w:rsid w:val="006B7B10"/>
    <w:rsid w:val="006D5D77"/>
    <w:rsid w:val="006D6B4F"/>
    <w:rsid w:val="00731F85"/>
    <w:rsid w:val="00737B53"/>
    <w:rsid w:val="00751679"/>
    <w:rsid w:val="007539D2"/>
    <w:rsid w:val="00770C2F"/>
    <w:rsid w:val="007A6C40"/>
    <w:rsid w:val="007B15B4"/>
    <w:rsid w:val="007D373A"/>
    <w:rsid w:val="007F08BA"/>
    <w:rsid w:val="007F1606"/>
    <w:rsid w:val="007F69AC"/>
    <w:rsid w:val="008206EA"/>
    <w:rsid w:val="00840C3C"/>
    <w:rsid w:val="00876D95"/>
    <w:rsid w:val="0088623D"/>
    <w:rsid w:val="008C25CD"/>
    <w:rsid w:val="008C6979"/>
    <w:rsid w:val="008D500B"/>
    <w:rsid w:val="0092723D"/>
    <w:rsid w:val="00930215"/>
    <w:rsid w:val="00940F7A"/>
    <w:rsid w:val="00947603"/>
    <w:rsid w:val="00966867"/>
    <w:rsid w:val="00974621"/>
    <w:rsid w:val="00992E46"/>
    <w:rsid w:val="009A41BC"/>
    <w:rsid w:val="009B4AAA"/>
    <w:rsid w:val="009C502A"/>
    <w:rsid w:val="009E0ACF"/>
    <w:rsid w:val="009F71D9"/>
    <w:rsid w:val="00A047A2"/>
    <w:rsid w:val="00A10A42"/>
    <w:rsid w:val="00A113DA"/>
    <w:rsid w:val="00A406C8"/>
    <w:rsid w:val="00A418E9"/>
    <w:rsid w:val="00A4740C"/>
    <w:rsid w:val="00A557D2"/>
    <w:rsid w:val="00A5633C"/>
    <w:rsid w:val="00A6007E"/>
    <w:rsid w:val="00A77AD0"/>
    <w:rsid w:val="00A9370C"/>
    <w:rsid w:val="00AA6BAE"/>
    <w:rsid w:val="00AD45B5"/>
    <w:rsid w:val="00B01CF7"/>
    <w:rsid w:val="00B115F4"/>
    <w:rsid w:val="00B12151"/>
    <w:rsid w:val="00B23702"/>
    <w:rsid w:val="00B311F8"/>
    <w:rsid w:val="00B37EB1"/>
    <w:rsid w:val="00B420C2"/>
    <w:rsid w:val="00B75DCA"/>
    <w:rsid w:val="00B87B0D"/>
    <w:rsid w:val="00B943AA"/>
    <w:rsid w:val="00BD01AE"/>
    <w:rsid w:val="00BE0171"/>
    <w:rsid w:val="00BF0D51"/>
    <w:rsid w:val="00C04CAC"/>
    <w:rsid w:val="00C070EE"/>
    <w:rsid w:val="00C32898"/>
    <w:rsid w:val="00C335EF"/>
    <w:rsid w:val="00C47160"/>
    <w:rsid w:val="00C55BBA"/>
    <w:rsid w:val="00C66CA8"/>
    <w:rsid w:val="00C8290C"/>
    <w:rsid w:val="00C867F6"/>
    <w:rsid w:val="00C95A42"/>
    <w:rsid w:val="00C973CA"/>
    <w:rsid w:val="00CC5EF5"/>
    <w:rsid w:val="00CD470D"/>
    <w:rsid w:val="00CD5E83"/>
    <w:rsid w:val="00CE1318"/>
    <w:rsid w:val="00CE303B"/>
    <w:rsid w:val="00CE5D90"/>
    <w:rsid w:val="00CF7D0A"/>
    <w:rsid w:val="00D165AF"/>
    <w:rsid w:val="00D17090"/>
    <w:rsid w:val="00D25AAC"/>
    <w:rsid w:val="00D2685B"/>
    <w:rsid w:val="00D5671E"/>
    <w:rsid w:val="00D768C2"/>
    <w:rsid w:val="00DA17D5"/>
    <w:rsid w:val="00DB73B8"/>
    <w:rsid w:val="00DE70E6"/>
    <w:rsid w:val="00E23A8A"/>
    <w:rsid w:val="00E43F1A"/>
    <w:rsid w:val="00E53F98"/>
    <w:rsid w:val="00E827A7"/>
    <w:rsid w:val="00E93CD1"/>
    <w:rsid w:val="00EB1E20"/>
    <w:rsid w:val="00F10AF1"/>
    <w:rsid w:val="00F2712B"/>
    <w:rsid w:val="00F777DD"/>
    <w:rsid w:val="00F80B50"/>
    <w:rsid w:val="00F8603F"/>
    <w:rsid w:val="00F9185B"/>
    <w:rsid w:val="00FA2ACD"/>
    <w:rsid w:val="00FB1961"/>
    <w:rsid w:val="00FC30D9"/>
    <w:rsid w:val="00FC39FB"/>
    <w:rsid w:val="00FC5A93"/>
    <w:rsid w:val="00FD2834"/>
    <w:rsid w:val="00FE4B3D"/>
    <w:rsid w:val="00FE7593"/>
    <w:rsid w:val="00FF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86D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link w:val="Heading1Char"/>
    <w:uiPriority w:val="99"/>
    <w:qFormat/>
    <w:rsid w:val="00B420C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20C2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PlainText">
    <w:name w:val="Plain Text"/>
    <w:basedOn w:val="Normal"/>
    <w:link w:val="PlainTextChar"/>
    <w:uiPriority w:val="99"/>
    <w:rsid w:val="000B56A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B56AB"/>
    <w:rPr>
      <w:rFonts w:ascii="Courier New" w:hAnsi="Courier New" w:cs="Courier New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4740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2B5EBD"/>
    <w:rPr>
      <w:rFonts w:cs="Times New Roman"/>
      <w:color w:val="0000FF"/>
      <w:u w:val="single"/>
    </w:rPr>
  </w:style>
  <w:style w:type="paragraph" w:customStyle="1" w:styleId="pboth">
    <w:name w:val="pboth"/>
    <w:basedOn w:val="Normal"/>
    <w:uiPriority w:val="99"/>
    <w:rsid w:val="002B5E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meter">
    <w:name w:val="parameter"/>
    <w:basedOn w:val="Normal"/>
    <w:uiPriority w:val="99"/>
    <w:rsid w:val="00A600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metervalue">
    <w:name w:val="parametervalue"/>
    <w:basedOn w:val="Normal"/>
    <w:uiPriority w:val="99"/>
    <w:rsid w:val="00A600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itle">
    <w:name w:val="title"/>
    <w:basedOn w:val="Normal"/>
    <w:uiPriority w:val="99"/>
    <w:rsid w:val="00A600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ubtitle">
    <w:name w:val="subtitle"/>
    <w:basedOn w:val="Normal"/>
    <w:uiPriority w:val="99"/>
    <w:rsid w:val="00A600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B3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311F8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B3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311F8"/>
    <w:rPr>
      <w:rFonts w:eastAsia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1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3</Pages>
  <Words>984</Words>
  <Characters>5612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2020-01-30T05:02:00Z</cp:lastPrinted>
  <dcterms:created xsi:type="dcterms:W3CDTF">2020-01-29T08:56:00Z</dcterms:created>
  <dcterms:modified xsi:type="dcterms:W3CDTF">2020-09-16T03:28:00Z</dcterms:modified>
</cp:coreProperties>
</file>