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C88" w:rsidRPr="004723ED" w:rsidRDefault="007C3C88" w:rsidP="004723ED">
      <w:pPr>
        <w:jc w:val="center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>Письменные обращения</w:t>
      </w:r>
    </w:p>
    <w:p w:rsidR="007C3C88" w:rsidRPr="004723ED" w:rsidRDefault="007C3C88" w:rsidP="00D80ED5">
      <w:pPr>
        <w:rPr>
          <w:rFonts w:ascii="Times New Roman" w:hAnsi="Times New Roman"/>
          <w:sz w:val="24"/>
          <w:szCs w:val="24"/>
        </w:rPr>
      </w:pPr>
    </w:p>
    <w:p w:rsidR="007C3C88" w:rsidRDefault="007C3C88" w:rsidP="004723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 xml:space="preserve">Письменное обращение в администрацию </w:t>
      </w:r>
      <w:r>
        <w:rPr>
          <w:rFonts w:ascii="Times New Roman" w:hAnsi="Times New Roman"/>
          <w:sz w:val="24"/>
          <w:szCs w:val="24"/>
        </w:rPr>
        <w:t>Ольгинского</w:t>
      </w:r>
      <w:r w:rsidRPr="004723ED">
        <w:rPr>
          <w:rFonts w:ascii="Times New Roman" w:hAnsi="Times New Roman"/>
          <w:sz w:val="24"/>
          <w:szCs w:val="24"/>
        </w:rPr>
        <w:t xml:space="preserve">  сельсовета Чистоозерного района Новосибирской области Вы можете направлять по адресу: с. </w:t>
      </w:r>
      <w:r>
        <w:rPr>
          <w:rFonts w:ascii="Times New Roman" w:hAnsi="Times New Roman"/>
          <w:sz w:val="24"/>
          <w:szCs w:val="24"/>
        </w:rPr>
        <w:t>Ольгино</w:t>
      </w:r>
      <w:r w:rsidRPr="004723ED">
        <w:rPr>
          <w:rFonts w:ascii="Times New Roman" w:hAnsi="Times New Roman"/>
          <w:sz w:val="24"/>
          <w:szCs w:val="24"/>
        </w:rPr>
        <w:t xml:space="preserve">, ул. </w:t>
      </w:r>
      <w:r>
        <w:rPr>
          <w:rFonts w:ascii="Times New Roman" w:hAnsi="Times New Roman"/>
          <w:sz w:val="24"/>
          <w:szCs w:val="24"/>
        </w:rPr>
        <w:t>Черниговка</w:t>
      </w:r>
      <w:r w:rsidRPr="004723E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7</w:t>
      </w:r>
      <w:r w:rsidRPr="004723ED">
        <w:rPr>
          <w:rFonts w:ascii="Times New Roman" w:hAnsi="Times New Roman"/>
          <w:sz w:val="24"/>
          <w:szCs w:val="24"/>
        </w:rPr>
        <w:t xml:space="preserve">  или Ваше обращение примет </w:t>
      </w:r>
      <w:r>
        <w:rPr>
          <w:rFonts w:ascii="Times New Roman" w:hAnsi="Times New Roman"/>
          <w:sz w:val="24"/>
          <w:szCs w:val="24"/>
        </w:rPr>
        <w:t xml:space="preserve">специалист </w:t>
      </w:r>
      <w:r w:rsidRPr="004723ED">
        <w:rPr>
          <w:rFonts w:ascii="Times New Roman" w:hAnsi="Times New Roman"/>
          <w:sz w:val="24"/>
          <w:szCs w:val="24"/>
        </w:rPr>
        <w:t xml:space="preserve"> администрации в рабочие дни с 9.00 до 17.00. по адресу: с. </w:t>
      </w:r>
      <w:r>
        <w:rPr>
          <w:rFonts w:ascii="Times New Roman" w:hAnsi="Times New Roman"/>
          <w:sz w:val="24"/>
          <w:szCs w:val="24"/>
        </w:rPr>
        <w:t>Ольгино</w:t>
      </w:r>
      <w:r w:rsidRPr="004723ED">
        <w:rPr>
          <w:rFonts w:ascii="Times New Roman" w:hAnsi="Times New Roman"/>
          <w:sz w:val="24"/>
          <w:szCs w:val="24"/>
        </w:rPr>
        <w:t xml:space="preserve">, ул. </w:t>
      </w:r>
      <w:r>
        <w:rPr>
          <w:rFonts w:ascii="Times New Roman" w:hAnsi="Times New Roman"/>
          <w:sz w:val="24"/>
          <w:szCs w:val="24"/>
        </w:rPr>
        <w:t>Черниговка</w:t>
      </w:r>
      <w:r w:rsidRPr="004723E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7</w:t>
      </w:r>
      <w:r w:rsidRPr="004723ED">
        <w:rPr>
          <w:rFonts w:ascii="Times New Roman" w:hAnsi="Times New Roman"/>
          <w:sz w:val="24"/>
          <w:szCs w:val="24"/>
        </w:rPr>
        <w:t xml:space="preserve">, администрация. </w:t>
      </w:r>
    </w:p>
    <w:p w:rsidR="007C3C88" w:rsidRPr="004723ED" w:rsidRDefault="007C3C88" w:rsidP="004723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 xml:space="preserve">Ваше обращение может быть написано от руки, либо напечатано. Если Вы пишете от руки, то текст должен быть разборчивым. В случае необходимости в подтверждение своих доводов Вы можете приложить к письменному обращению документы и материалы по существу вопроса, либо их копии. Обращение может носить коллективный характер, в этом случае оно должно быть подписано всеми гражданами и хотя бы часть подписей должна располагаться на том листе, где заканчивается текст обращения. Обращение будет рассмотрено в течение 30 дней с момента его регистрации. В случае, когда для рассмотрения обращения требуется больше времени, срок может быть продлен, но не более, чем на 30 дней, о чем Вы будете уведомлены дополнительно. В случае, если Ваш вопрос не относится к компетенции администрации </w:t>
      </w:r>
      <w:r>
        <w:rPr>
          <w:rFonts w:ascii="Times New Roman" w:hAnsi="Times New Roman"/>
          <w:sz w:val="24"/>
          <w:szCs w:val="24"/>
        </w:rPr>
        <w:t>Ольгинского</w:t>
      </w:r>
      <w:r w:rsidRPr="004723ED">
        <w:rPr>
          <w:rFonts w:ascii="Times New Roman" w:hAnsi="Times New Roman"/>
          <w:sz w:val="24"/>
          <w:szCs w:val="24"/>
        </w:rPr>
        <w:t xml:space="preserve"> сельсовета, обращение будет направлено на рассмотрение в соответствии с компетенцией, о чем Вас дополнительно уведомят. Для получения на Ваше обращение исчерпывающего ответа предлагаем образец составления письменного обращения (в соответствии с требованиями статьи 7 Федерального Закона от 02.05.2006 № 59-ФЗ "О рассмотрении обращений граждан Российской Федерации").</w:t>
      </w:r>
    </w:p>
    <w:p w:rsidR="007C3C88" w:rsidRPr="004723ED" w:rsidRDefault="007C3C88" w:rsidP="004723ED">
      <w:pPr>
        <w:jc w:val="both"/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D80ED5">
      <w:pPr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D80ED5">
      <w:pPr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>Образец составления письменного обращения:</w:t>
      </w:r>
    </w:p>
    <w:p w:rsidR="007C3C88" w:rsidRPr="004723ED" w:rsidRDefault="007C3C88" w:rsidP="00D80ED5">
      <w:pPr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D80ED5">
      <w:pPr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 xml:space="preserve"> Главе </w:t>
      </w:r>
      <w:r>
        <w:rPr>
          <w:rFonts w:ascii="Times New Roman" w:hAnsi="Times New Roman"/>
          <w:sz w:val="24"/>
          <w:szCs w:val="24"/>
        </w:rPr>
        <w:t>Ольгинского</w:t>
      </w:r>
      <w:r w:rsidRPr="004723ED">
        <w:rPr>
          <w:rFonts w:ascii="Times New Roman" w:hAnsi="Times New Roman"/>
          <w:sz w:val="24"/>
          <w:szCs w:val="24"/>
        </w:rPr>
        <w:t xml:space="preserve"> сельсовета</w:t>
      </w: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 xml:space="preserve"> Чистоозерного района</w:t>
      </w: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>Новосибирской области</w:t>
      </w: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Васильевой И.Е.</w:t>
      </w:r>
      <w:r w:rsidRPr="004723ED">
        <w:rPr>
          <w:rFonts w:ascii="Times New Roman" w:hAnsi="Times New Roman"/>
          <w:sz w:val="24"/>
          <w:szCs w:val="24"/>
        </w:rPr>
        <w:t>.</w:t>
      </w:r>
    </w:p>
    <w:p w:rsidR="007C3C88" w:rsidRPr="004723ED" w:rsidRDefault="007C3C88" w:rsidP="004723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>от Иванова Ивана Ивановича</w:t>
      </w: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</w:rPr>
        <w:t xml:space="preserve"> Ольгино, ул. Черниговка</w:t>
      </w:r>
      <w:r w:rsidRPr="004723ED">
        <w:rPr>
          <w:rFonts w:ascii="Times New Roman" w:hAnsi="Times New Roman"/>
          <w:sz w:val="24"/>
          <w:szCs w:val="24"/>
        </w:rPr>
        <w:t xml:space="preserve"> ____ </w:t>
      </w: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 xml:space="preserve"> т. 9</w:t>
      </w:r>
      <w:r>
        <w:rPr>
          <w:rFonts w:ascii="Times New Roman" w:hAnsi="Times New Roman"/>
          <w:sz w:val="24"/>
          <w:szCs w:val="24"/>
        </w:rPr>
        <w:t>2</w:t>
      </w:r>
      <w:r w:rsidRPr="004723E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8</w:t>
      </w:r>
      <w:r w:rsidRPr="004723ED">
        <w:rPr>
          <w:rFonts w:ascii="Times New Roman" w:hAnsi="Times New Roman"/>
          <w:sz w:val="24"/>
          <w:szCs w:val="24"/>
        </w:rPr>
        <w:t>хх</w:t>
      </w:r>
    </w:p>
    <w:p w:rsidR="007C3C88" w:rsidRPr="004723ED" w:rsidRDefault="007C3C88" w:rsidP="004723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4723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>Прошу Вас разъяснить мне порядок и т.д.</w:t>
      </w:r>
    </w:p>
    <w:p w:rsidR="007C3C88" w:rsidRPr="004723ED" w:rsidRDefault="007C3C88" w:rsidP="004723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>Иванов И.И.</w:t>
      </w: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ED">
        <w:rPr>
          <w:rFonts w:ascii="Times New Roman" w:hAnsi="Times New Roman"/>
          <w:sz w:val="24"/>
          <w:szCs w:val="24"/>
        </w:rPr>
        <w:t xml:space="preserve"> «___»_______20___г</w:t>
      </w:r>
    </w:p>
    <w:p w:rsidR="007C3C88" w:rsidRPr="004723ED" w:rsidRDefault="007C3C88" w:rsidP="004723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C88" w:rsidRPr="004723ED" w:rsidRDefault="007C3C88" w:rsidP="004723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C3C88" w:rsidRPr="004723ED" w:rsidSect="00C5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ED5"/>
    <w:rsid w:val="00311B26"/>
    <w:rsid w:val="004723ED"/>
    <w:rsid w:val="00567035"/>
    <w:rsid w:val="00777357"/>
    <w:rsid w:val="007C3C88"/>
    <w:rsid w:val="007D3BDD"/>
    <w:rsid w:val="00C50372"/>
    <w:rsid w:val="00D80ED5"/>
    <w:rsid w:val="00FA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3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264</Words>
  <Characters>1510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UserXP</cp:lastModifiedBy>
  <cp:revision>6</cp:revision>
  <dcterms:created xsi:type="dcterms:W3CDTF">2013-12-13T09:41:00Z</dcterms:created>
  <dcterms:modified xsi:type="dcterms:W3CDTF">2016-04-06T04:57:00Z</dcterms:modified>
</cp:coreProperties>
</file>